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973" w:rsidRPr="00972DD6" w:rsidRDefault="00CB4973" w:rsidP="00A86DD8">
      <w:pPr>
        <w:spacing w:after="0" w:line="240" w:lineRule="atLeast"/>
        <w:ind w:left="495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_</w:t>
      </w:r>
      <w:r w:rsidRPr="00A86DD8">
        <w:rPr>
          <w:rFonts w:ascii="Times New Roman" w:hAnsi="Times New Roman"/>
          <w:sz w:val="28"/>
          <w:szCs w:val="28"/>
          <w:u w:val="single"/>
          <w:lang w:eastAsia="ru-RU"/>
        </w:rPr>
        <w:t>ФНС России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/>
          <w:sz w:val="28"/>
          <w:szCs w:val="28"/>
          <w:u w:val="single"/>
        </w:rPr>
        <w:t>__</w:t>
      </w:r>
    </w:p>
    <w:p w:rsidR="00CB4973" w:rsidRDefault="00CB497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648B0">
        <w:rPr>
          <w:rFonts w:ascii="Times New Roman" w:hAnsi="Times New Roman"/>
          <w:sz w:val="16"/>
          <w:szCs w:val="16"/>
        </w:rPr>
        <w:t xml:space="preserve">(наименование </w:t>
      </w:r>
      <w:r>
        <w:rPr>
          <w:rFonts w:ascii="Times New Roman" w:hAnsi="Times New Roman"/>
          <w:sz w:val="16"/>
          <w:szCs w:val="16"/>
        </w:rPr>
        <w:t>органа исполнительной власти,</w:t>
      </w:r>
    </w:p>
    <w:p w:rsidR="00CB4973" w:rsidRDefault="00CB497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CB4973" w:rsidRDefault="00CB497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CB4973" w:rsidRDefault="00CB497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органа местного самоуправления, организации,</w:t>
      </w:r>
    </w:p>
    <w:p w:rsidR="00CB4973" w:rsidRDefault="00CB497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CB4973" w:rsidRDefault="00CB497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CB4973" w:rsidRDefault="00CB497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участвующей в предоставлении муниципальной услуги</w:t>
      </w:r>
    </w:p>
    <w:p w:rsidR="00CB4973" w:rsidRDefault="00CB497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CB4973" w:rsidRDefault="00CB497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CB4973" w:rsidRDefault="00CB497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CB4973" w:rsidRDefault="00CB497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CB4973" w:rsidRDefault="00CB4973" w:rsidP="00D648B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p w:rsidR="00CB4973" w:rsidRPr="00972DD6" w:rsidRDefault="00CB4973" w:rsidP="00D648B0">
      <w:pPr>
        <w:spacing w:after="0" w:line="240" w:lineRule="atLeast"/>
        <w:jc w:val="center"/>
        <w:rPr>
          <w:rFonts w:ascii="Times New Roman" w:hAnsi="Times New Roman"/>
        </w:rPr>
      </w:pPr>
    </w:p>
    <w:p w:rsidR="00CB4973" w:rsidRPr="00972DD6" w:rsidRDefault="00CB4973" w:rsidP="00972DD6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целях предоставления муниципальной услуги </w:t>
      </w:r>
      <w:r w:rsidRPr="00972DD6">
        <w:rPr>
          <w:rFonts w:ascii="Times New Roman" w:hAnsi="Times New Roman"/>
          <w:sz w:val="28"/>
          <w:szCs w:val="28"/>
          <w:u w:val="single"/>
        </w:rPr>
        <w:t>«</w:t>
      </w:r>
      <w:r w:rsidRPr="00A86DD8">
        <w:rPr>
          <w:rFonts w:ascii="Times New Roman" w:hAnsi="Times New Roman"/>
          <w:sz w:val="28"/>
          <w:szCs w:val="28"/>
          <w:u w:val="single"/>
          <w:lang w:eastAsia="ru-RU"/>
        </w:rPr>
        <w:t>Предоставление в безвозмездное пользование, аренду имущества, находящегося в муниципальной собственности</w:t>
      </w:r>
      <w:r w:rsidRPr="00972DD6">
        <w:rPr>
          <w:rFonts w:ascii="Times New Roman" w:hAnsi="Times New Roman"/>
          <w:sz w:val="28"/>
          <w:szCs w:val="28"/>
          <w:u w:val="single"/>
          <w:lang w:eastAsia="ru-RU"/>
        </w:rPr>
        <w:t>»</w:t>
      </w:r>
    </w:p>
    <w:p w:rsidR="00CB4973" w:rsidRDefault="00CB4973" w:rsidP="00972DD6">
      <w:pPr>
        <w:spacing w:after="0" w:line="240" w:lineRule="atLeast"/>
        <w:ind w:firstLine="56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CB4973" w:rsidRDefault="00CB497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CB4973" w:rsidRDefault="00CB497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</w:t>
      </w:r>
      <w:r w:rsidRPr="00A86DD8">
        <w:rPr>
          <w:rFonts w:ascii="Times New Roman" w:hAnsi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>
        <w:rPr>
          <w:rFonts w:ascii="Times New Roman" w:hAnsi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CB4973" w:rsidRDefault="00CB497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CB4973" w:rsidRDefault="00CB497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</w:t>
      </w:r>
    </w:p>
    <w:p w:rsidR="00CB4973" w:rsidRDefault="00CB497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CB4973" w:rsidRDefault="00CB4973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__</w:t>
      </w:r>
      <w:r w:rsidRPr="00972DD6">
        <w:rPr>
          <w:rFonts w:ascii="Times New Roman" w:hAnsi="Times New Roman"/>
          <w:sz w:val="28"/>
          <w:szCs w:val="28"/>
          <w:u w:val="single"/>
        </w:rPr>
        <w:t xml:space="preserve">Ивановой </w:t>
      </w:r>
      <w:r>
        <w:rPr>
          <w:rFonts w:ascii="Times New Roman" w:hAnsi="Times New Roman"/>
          <w:sz w:val="28"/>
          <w:szCs w:val="28"/>
          <w:u w:val="single"/>
        </w:rPr>
        <w:t>Ирины Ивановны______________</w:t>
      </w:r>
    </w:p>
    <w:p w:rsidR="00CB4973" w:rsidRDefault="00CB497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CB4973" w:rsidRDefault="00CB497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CB4973" w:rsidRDefault="00CB497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CB4973" w:rsidRDefault="00CB4973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CB4973" w:rsidRDefault="00CB4973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CB4973" w:rsidRDefault="00CB4973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CB4973" w:rsidRDefault="00CB4973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CB4973" w:rsidRPr="003B6721" w:rsidRDefault="00CB4973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B6721">
        <w:rPr>
          <w:rFonts w:ascii="Times New Roman" w:hAnsi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/>
          <w:sz w:val="28"/>
          <w:szCs w:val="28"/>
        </w:rPr>
        <w:t>__</w:t>
      </w:r>
      <w:r w:rsidRPr="00972DD6">
        <w:rPr>
          <w:rFonts w:ascii="Times New Roman" w:hAnsi="Times New Roman"/>
          <w:sz w:val="28"/>
          <w:szCs w:val="28"/>
          <w:u w:val="single"/>
        </w:rPr>
        <w:t xml:space="preserve">Администрацию </w:t>
      </w:r>
      <w:r>
        <w:rPr>
          <w:rFonts w:ascii="Times New Roman" w:hAnsi="Times New Roman"/>
          <w:sz w:val="28"/>
          <w:szCs w:val="28"/>
          <w:u w:val="single"/>
        </w:rPr>
        <w:t xml:space="preserve">______________ сельсовета </w:t>
      </w:r>
      <w:bookmarkStart w:id="0" w:name="_GoBack"/>
      <w:bookmarkEnd w:id="0"/>
      <w:r>
        <w:rPr>
          <w:rFonts w:ascii="Times New Roman" w:hAnsi="Times New Roman"/>
          <w:sz w:val="28"/>
          <w:szCs w:val="28"/>
          <w:u w:val="single"/>
        </w:rPr>
        <w:t xml:space="preserve">Рыльского </w:t>
      </w:r>
      <w:r w:rsidRPr="00972DD6">
        <w:rPr>
          <w:rFonts w:ascii="Times New Roman" w:hAnsi="Times New Roman"/>
          <w:sz w:val="28"/>
          <w:szCs w:val="28"/>
          <w:u w:val="single"/>
        </w:rPr>
        <w:t>района</w:t>
      </w:r>
      <w:r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CB4973" w:rsidRPr="004658C2" w:rsidRDefault="00CB497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CB4973" w:rsidRDefault="00CB4973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CB4973" w:rsidRDefault="00CB4973" w:rsidP="00972DD6">
      <w:pPr>
        <w:spacing w:line="24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CB4973" w:rsidRDefault="00CB4973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</w:p>
    <w:p w:rsidR="00CB4973" w:rsidRDefault="00CB4973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Подпись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ФИО</w:t>
      </w:r>
    </w:p>
    <w:p w:rsidR="00CB4973" w:rsidRPr="00D648B0" w:rsidRDefault="00CB497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sectPr w:rsidR="00CB4973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BF5"/>
    <w:rsid w:val="000E3FD4"/>
    <w:rsid w:val="001A592B"/>
    <w:rsid w:val="003B6721"/>
    <w:rsid w:val="004658C2"/>
    <w:rsid w:val="005B074E"/>
    <w:rsid w:val="008524D2"/>
    <w:rsid w:val="008A7BF5"/>
    <w:rsid w:val="008C636C"/>
    <w:rsid w:val="00972DD6"/>
    <w:rsid w:val="00A86DD8"/>
    <w:rsid w:val="00C358CA"/>
    <w:rsid w:val="00CB4973"/>
    <w:rsid w:val="00CD1889"/>
    <w:rsid w:val="00D648B0"/>
    <w:rsid w:val="00E66E10"/>
    <w:rsid w:val="00F1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FD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308</Words>
  <Characters>1756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2017-07-17T12:20:00Z</dcterms:created>
  <dcterms:modified xsi:type="dcterms:W3CDTF">2017-09-07T05:44:00Z</dcterms:modified>
</cp:coreProperties>
</file>